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44F4" w14:textId="77777777" w:rsidR="00404549" w:rsidRDefault="002F3BD3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C7E647" wp14:editId="246D06DC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B73838" w14:textId="77777777"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352674"/>
                            <a:ext cx="4478020" cy="14382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BA22B6" w14:textId="1C554CEB" w:rsidR="002F3BD3" w:rsidRPr="003E0F1D" w:rsidRDefault="003E0F1D" w:rsidP="003E0F1D">
                              <w:pPr>
                                <w:spacing w:line="276" w:lineRule="auto"/>
                                <w:jc w:val="center"/>
                                <w:rPr>
                                  <w:rFonts w:ascii="Adobe Arabic" w:eastAsia="Calibri" w:hAnsi="Adobe Arabic" w:cs="Adobe Arabic"/>
                                  <w:b/>
                                  <w:bCs/>
                                  <w:color w:val="000000" w:themeColor="text1"/>
                                  <w:sz w:val="56"/>
                                  <w:szCs w:val="72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eastAsia="Calibri" w:hAnsi="Adobe Arabic" w:cs="Adobe Arabic" w:hint="cs"/>
                                  <w:b/>
                                  <w:bCs/>
                                  <w:color w:val="000000" w:themeColor="text1"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الكاريزما التدريبية</w:t>
                              </w:r>
                              <w:r w:rsidRPr="00997A85">
                                <w:rPr>
                                  <w:rFonts w:ascii="Adobe Arabic" w:eastAsia="Calibri" w:hAnsi="Adobe Arabic" w:cs="Adobe Arabic"/>
                                  <w:b/>
                                  <w:bCs/>
                                  <w:color w:val="000000" w:themeColor="text1"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br/>
                                <w:t xml:space="preserve"> </w:t>
                              </w:r>
                              <w:r w:rsidRPr="008A7D56">
                                <w:rPr>
                                  <w:rFonts w:ascii="Adobe Arabic" w:eastAsia="Calibri" w:hAnsi="Adobe Arabic" w:cs="Adobe Arabic" w:hint="cs"/>
                                  <w:b/>
                                  <w:bCs/>
                                  <w:color w:val="000000" w:themeColor="text1"/>
                                  <w:sz w:val="52"/>
                                  <w:szCs w:val="56"/>
                                  <w:rtl/>
                                  <w:lang w:bidi="ar-SY"/>
                                </w:rPr>
                                <w:t>فن التأثير والاقناع في التدريب الاحترافي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C7E647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05B73838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14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1EBA22B6" w14:textId="1C554CEB" w:rsidR="002F3BD3" w:rsidRPr="003E0F1D" w:rsidRDefault="003E0F1D" w:rsidP="003E0F1D">
                        <w:pPr>
                          <w:spacing w:line="276" w:lineRule="auto"/>
                          <w:jc w:val="center"/>
                          <w:rPr>
                            <w:rFonts w:ascii="Adobe Arabic" w:eastAsia="Calibri" w:hAnsi="Adobe Arabic" w:cs="Adobe Arabic"/>
                            <w:b/>
                            <w:bCs/>
                            <w:color w:val="000000" w:themeColor="text1"/>
                            <w:sz w:val="56"/>
                            <w:szCs w:val="72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eastAsia="Calibri" w:hAnsi="Adobe Arabic" w:cs="Adobe Arabic" w:hint="cs"/>
                            <w:b/>
                            <w:bCs/>
                            <w:color w:val="000000" w:themeColor="text1"/>
                            <w:sz w:val="72"/>
                            <w:szCs w:val="96"/>
                            <w:rtl/>
                            <w:lang w:bidi="ar-SY"/>
                          </w:rPr>
                          <w:t>الكاريزما التدريبية</w:t>
                        </w:r>
                        <w:r w:rsidRPr="00997A85">
                          <w:rPr>
                            <w:rFonts w:ascii="Adobe Arabic" w:eastAsia="Calibri" w:hAnsi="Adobe Arabic" w:cs="Adobe Arabic"/>
                            <w:b/>
                            <w:bCs/>
                            <w:color w:val="000000" w:themeColor="text1"/>
                            <w:sz w:val="72"/>
                            <w:szCs w:val="96"/>
                            <w:rtl/>
                            <w:lang w:bidi="ar-SY"/>
                          </w:rPr>
                          <w:br/>
                          <w:t xml:space="preserve"> </w:t>
                        </w:r>
                        <w:r w:rsidRPr="008A7D56">
                          <w:rPr>
                            <w:rFonts w:ascii="Adobe Arabic" w:eastAsia="Calibri" w:hAnsi="Adobe Arabic" w:cs="Adobe Arabic" w:hint="cs"/>
                            <w:b/>
                            <w:bCs/>
                            <w:color w:val="000000" w:themeColor="text1"/>
                            <w:sz w:val="52"/>
                            <w:szCs w:val="56"/>
                            <w:rtl/>
                            <w:lang w:bidi="ar-SY"/>
                          </w:rPr>
                          <w:t>فن التأثير والاقناع في التدريب الاحترافي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7E7100CE" w14:textId="1F2EE50C" w:rsidR="00F53D08" w:rsidRPr="00F53D08" w:rsidRDefault="00F53D08" w:rsidP="00F53D08">
      <w:pPr>
        <w:rPr>
          <w:rtl/>
        </w:rPr>
      </w:pPr>
    </w:p>
    <w:p w14:paraId="5038D991" w14:textId="77777777" w:rsidR="00F53D08" w:rsidRPr="00F53D08" w:rsidRDefault="00F53D08" w:rsidP="00F53D08">
      <w:pPr>
        <w:rPr>
          <w:rtl/>
        </w:rPr>
      </w:pPr>
    </w:p>
    <w:p w14:paraId="2FFF7DE6" w14:textId="77777777" w:rsidR="00F53D08" w:rsidRPr="00F53D08" w:rsidRDefault="00F53D08" w:rsidP="00F53D08">
      <w:pPr>
        <w:rPr>
          <w:rtl/>
        </w:rPr>
      </w:pPr>
    </w:p>
    <w:p w14:paraId="778D9B72" w14:textId="77777777" w:rsidR="00F53D08" w:rsidRPr="00F53D08" w:rsidRDefault="00F53D08" w:rsidP="00F53D08">
      <w:pPr>
        <w:rPr>
          <w:rtl/>
        </w:rPr>
      </w:pPr>
    </w:p>
    <w:p w14:paraId="0E915BC7" w14:textId="77777777" w:rsidR="00F53D08" w:rsidRPr="00F53D08" w:rsidRDefault="00F53D08" w:rsidP="00F53D08">
      <w:pPr>
        <w:rPr>
          <w:rtl/>
        </w:rPr>
      </w:pPr>
    </w:p>
    <w:p w14:paraId="797AA267" w14:textId="77777777" w:rsidR="00F53D08" w:rsidRPr="00F53D08" w:rsidRDefault="00F53D08" w:rsidP="00F53D08">
      <w:pPr>
        <w:rPr>
          <w:rtl/>
        </w:rPr>
      </w:pPr>
    </w:p>
    <w:p w14:paraId="70B543B3" w14:textId="77777777" w:rsidR="00F53D08" w:rsidRPr="00F53D08" w:rsidRDefault="00F53D08" w:rsidP="00F53D08">
      <w:pPr>
        <w:rPr>
          <w:rtl/>
        </w:rPr>
      </w:pPr>
    </w:p>
    <w:p w14:paraId="74F314A6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2C6C106E" w14:textId="4B93EF8C" w:rsidR="00F53D08" w:rsidRPr="00F53D08" w:rsidRDefault="00F53D08" w:rsidP="00F53D08">
      <w:pPr>
        <w:rPr>
          <w:rtl/>
        </w:rPr>
      </w:pPr>
    </w:p>
    <w:p w14:paraId="48BF03A2" w14:textId="78D9DE31" w:rsidR="00E4514E" w:rsidRDefault="00091868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B256246" wp14:editId="157F1CE3">
            <wp:simplePos x="0" y="0"/>
            <wp:positionH relativeFrom="page">
              <wp:align>left</wp:align>
            </wp:positionH>
            <wp:positionV relativeFrom="paragraph">
              <wp:posOffset>2374900</wp:posOffset>
            </wp:positionV>
            <wp:extent cx="7990204" cy="3930454"/>
            <wp:effectExtent l="0" t="0" r="0" b="0"/>
            <wp:wrapNone/>
            <wp:docPr id="558335341" name="صورة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335341" name="صورة 108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0204" cy="39304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FB361E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40954529" wp14:editId="398B058B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E913DD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98C06D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0954529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51E913DD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5D98C06D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A57F5B0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2560828F" wp14:editId="027D725B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F026E5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60828F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9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4CF026E5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794424" w14:textId="2A71CF52" w:rsidR="0048371F" w:rsidRPr="00845B91" w:rsidRDefault="00845B91" w:rsidP="009579D6">
      <w:pPr>
        <w:spacing w:line="276" w:lineRule="auto"/>
        <w:jc w:val="center"/>
        <w:rPr>
          <w:rFonts w:ascii="Adobe Arabic" w:hAnsi="Adobe Arabic" w:cs="Adobe Arabic"/>
          <w:sz w:val="32"/>
          <w:szCs w:val="36"/>
          <w:rtl/>
        </w:rPr>
      </w:pPr>
      <w:r w:rsidRPr="00845B91">
        <w:rPr>
          <w:rFonts w:ascii="Adobe Arabic" w:hAnsi="Adobe Arabic" w:cs="Adobe Arabic"/>
          <w:sz w:val="32"/>
          <w:szCs w:val="36"/>
          <w:rtl/>
        </w:rPr>
        <w:t>صمم "</w:t>
      </w:r>
      <w:hyperlink r:id="rId20" w:history="1">
        <w:r w:rsidRPr="00CB5FD7">
          <w:rPr>
            <w:rStyle w:val="Hyperlink"/>
            <w:rFonts w:ascii="Adobe Arabic" w:hAnsi="Adobe Arabic" w:cs="Adobe Arabic"/>
            <w:sz w:val="32"/>
            <w:szCs w:val="36"/>
            <w:rtl/>
          </w:rPr>
          <w:t>بوصلتك المهنية الشخصية</w:t>
        </w:r>
      </w:hyperlink>
      <w:r w:rsidRPr="00845B91">
        <w:rPr>
          <w:rFonts w:ascii="Adobe Arabic" w:hAnsi="Adobe Arabic" w:cs="Adobe Arabic"/>
          <w:sz w:val="32"/>
          <w:szCs w:val="36"/>
          <w:rtl/>
        </w:rPr>
        <w:t>" موضحاً الاتجاهات الأربعة: ما الذي يثير شغفك (الشمال)، ما هي مهاراتك المتميزة (الشرق)، ما الذي يحتاجه سوق التدريب (الجنوب)، وما هي قيمك الأساسية (الغرب). ثم حدد نقطة التقاطع التي تمثل مجال تخصصك الأمثل</w:t>
      </w:r>
      <w:r w:rsidR="0048371F" w:rsidRPr="00845B91">
        <w:rPr>
          <w:rFonts w:ascii="Adobe Arabic" w:hAnsi="Adobe Arabic" w:cs="Adobe Arabic" w:hint="cs"/>
          <w:sz w:val="32"/>
          <w:szCs w:val="36"/>
          <w:rtl/>
        </w:rPr>
        <w:t>؟</w:t>
      </w:r>
    </w:p>
    <w:p w14:paraId="5E435287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2198CEB3" wp14:editId="408D24C3">
                <wp:extent cx="6772275" cy="6369050"/>
                <wp:effectExtent l="0" t="0" r="28575" b="127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369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B12E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11E99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3AF10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3CF1E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1927B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16BBC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2DAE2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37E321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54206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6BE1E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C6A76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E10C24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3FA0FE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41299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DE699A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A1237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ADA3B8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29DBA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DD094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B9168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EA1DB9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71D938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8CEB3" id="Rectangle 1815" o:spid="_x0000_s1067" style="width:533.25pt;height:50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07FB12E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11E99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3AF10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3CF1E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1927B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16BBC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2DAE2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37E321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54206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6BE1E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C6A76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10C24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3FA0FE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41299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E699A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A1237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DA3B8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29DBA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DD094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B9168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A1DB9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71D938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7C1E2C7" w14:textId="77777777"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3A1C21C7" wp14:editId="6448B4F8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5EF45F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86FF94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A1C21C7" id="_x0000_s106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CcAGZ6vBAAA/R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9049003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745EF45F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" filled="f" stroked="f">
                    <v:textbox>
                      <w:txbxContent>
                        <w:p w14:paraId="0386FF94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4425CF0C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54537A97" wp14:editId="2192CD4C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6604D0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537A97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ZT4EH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9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556604D0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84E8A1" w14:textId="32BF57CD" w:rsidR="002F3BD3" w:rsidRPr="00845B91" w:rsidRDefault="00845B91" w:rsidP="00845B91">
      <w:pPr>
        <w:spacing w:line="276" w:lineRule="auto"/>
        <w:jc w:val="center"/>
        <w:rPr>
          <w:rFonts w:ascii="Adobe Arabic" w:hAnsi="Adobe Arabic" w:cs="Adobe Arabic"/>
          <w:sz w:val="32"/>
          <w:szCs w:val="36"/>
          <w:rtl/>
        </w:rPr>
      </w:pPr>
      <w:r w:rsidRPr="00845B91">
        <w:rPr>
          <w:rFonts w:ascii="Adobe Arabic" w:hAnsi="Adobe Arabic" w:cs="Adobe Arabic"/>
          <w:sz w:val="32"/>
          <w:szCs w:val="36"/>
          <w:rtl/>
        </w:rPr>
        <w:t xml:space="preserve">حدد </w:t>
      </w:r>
      <w:hyperlink r:id="rId21" w:history="1">
        <w:r w:rsidRPr="00CB5FD7">
          <w:rPr>
            <w:rStyle w:val="Hyperlink"/>
            <w:rFonts w:ascii="Adobe Arabic" w:hAnsi="Adobe Arabic" w:cs="Adobe Arabic"/>
            <w:sz w:val="32"/>
            <w:szCs w:val="36"/>
            <w:rtl/>
          </w:rPr>
          <w:t>هدفاً رئيسياً لك كمدرب للعام القادم</w:t>
        </w:r>
      </w:hyperlink>
      <w:r w:rsidRPr="00845B91">
        <w:rPr>
          <w:rFonts w:ascii="Adobe Arabic" w:hAnsi="Adobe Arabic" w:cs="Adobe Arabic"/>
          <w:sz w:val="32"/>
          <w:szCs w:val="36"/>
          <w:rtl/>
        </w:rPr>
        <w:t xml:space="preserve">، ثم قم بصياغته وفقاً لمعايير الأهداف الذكية </w:t>
      </w:r>
      <w:r w:rsidRPr="00845B91">
        <w:rPr>
          <w:rFonts w:ascii="Adobe Arabic" w:hAnsi="Adobe Arabic" w:cs="Adobe Arabic"/>
          <w:sz w:val="32"/>
          <w:szCs w:val="36"/>
        </w:rPr>
        <w:t>SMART</w:t>
      </w:r>
      <w:r w:rsidRPr="00845B91">
        <w:rPr>
          <w:rFonts w:ascii="Adobe Arabic" w:hAnsi="Adobe Arabic" w:cs="Adobe Arabic"/>
          <w:sz w:val="32"/>
          <w:szCs w:val="36"/>
          <w:rtl/>
        </w:rPr>
        <w:t>. بعد ذلك، قسمه إلى ثلاثة أهداف فرعية بتواريخ محددة، وضع لكل هدف فرعي ثلاث خطوات عملية للتنفيذ</w:t>
      </w:r>
      <w:r w:rsidRPr="00845B91">
        <w:rPr>
          <w:rFonts w:ascii="Adobe Arabic" w:hAnsi="Adobe Arabic" w:cs="Adobe Arabic" w:hint="cs"/>
          <w:sz w:val="32"/>
          <w:szCs w:val="36"/>
          <w:rtl/>
        </w:rPr>
        <w:t xml:space="preserve"> </w:t>
      </w:r>
      <w:r w:rsidR="0049141A" w:rsidRPr="00845B91">
        <w:rPr>
          <w:rFonts w:ascii="Adobe Arabic" w:hAnsi="Adobe Arabic" w:cs="Adobe Arabic" w:hint="cs"/>
          <w:sz w:val="32"/>
          <w:szCs w:val="36"/>
          <w:rtl/>
        </w:rPr>
        <w:t>؟</w:t>
      </w:r>
    </w:p>
    <w:p w14:paraId="7ADD708E" w14:textId="77777777" w:rsidR="002F3BD3" w:rsidRPr="0048371F" w:rsidRDefault="0049141A" w:rsidP="0049141A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17DA994E" wp14:editId="641E7ED7">
                <wp:extent cx="6677660" cy="6616700"/>
                <wp:effectExtent l="0" t="0" r="27940" b="127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61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E926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43139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528A9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9B0EA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88D1F8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FFBDF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265AA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6FC66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1B374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23B0A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23CA9B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46DFE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607F99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FE951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AB0DB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43913E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BD14C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D3E9C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BCEB1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946D4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305FE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1DB31F3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DA994E" id="Rectangle 385563165" o:spid="_x0000_s1081" style="width:525.8pt;height:5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" fillcolor="#f2f2f2 [3052]" strokecolor="#168489" strokeweight="1pt">
                <v:textbox inset="0,3mm,0">
                  <w:txbxContent>
                    <w:p w14:paraId="5FFE926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43139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528A9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9B0EA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8D1F8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FFBDF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265AA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6FC66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1B374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23B0A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3CA9B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46DFE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07F99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FE951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AB0DB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43913E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BD14C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D3E9C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BCEB1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946D4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305FE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DB31F3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C33F265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70ECCB3" wp14:editId="6DCFC4F8">
                <wp:extent cx="5633085" cy="592455"/>
                <wp:effectExtent l="0" t="0" r="5715" b="0"/>
                <wp:docPr id="16425115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69152065" name="Group 156915206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752318170" name="Rectangle 1752318170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6965943" name="Rectangle 19769659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4503883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471E37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0825105" name="Rectangle 139082510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0132107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41702C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924632782" name="Picture 924632782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70ECCB3" id="_x0000_s1082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BfJ02dtgQAAAYS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1569152065" o:spid="_x0000_s108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">
                  <v:rect id="Rectangle 1752318170" o:spid="_x0000_s108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" fillcolor="#d9d9d9" stroked="f" strokeweight="1pt"/>
                  <v:rect id="Rectangle 1976965943" o:spid="_x0000_s108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" fillcolor="#168489" stroked="f" strokeweight="1pt"/>
                  <v:shape id="TextBox 7" o:spid="_x0000_s108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" filled="f" stroked="f">
                    <v:textbox>
                      <w:txbxContent>
                        <w:p w14:paraId="53471E37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1390825105" o:spid="_x0000_s108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" fillcolor="#168489" stroked="f" strokeweight="1pt"/>
                  <v:shape id="TextBox 7" o:spid="_x0000_s108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" filled="f" stroked="f">
                    <v:textbox>
                      <w:txbxContent>
                        <w:p w14:paraId="5C41702C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924632782" o:spid="_x0000_s108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0FE6DB72" w14:textId="77777777" w:rsidR="002F3BD3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56C4450B" wp14:editId="4299A704">
                <wp:extent cx="3999061" cy="656590"/>
                <wp:effectExtent l="0" t="0" r="1905" b="0"/>
                <wp:docPr id="127492459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013563709" name="Group 101356370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731736798" name="Picture 173173679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6538278" name="Rectangle: Rounded Corners 58653827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202030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9A873F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C4450B" id="_x0000_s109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">
                <v:group id="Group 1013563709" o:spid="_x0000_s109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">
                  <v:shape id="Picture 1731736798" o:spid="_x0000_s109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">
                    <v:imagedata r:id="rId19" o:title="Book "/>
                  </v:shape>
                  <v:roundrect id="Rectangle: Rounded Corners 586538278" o:spid="_x0000_s109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9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" filled="f" stroked="f">
                  <v:textbox>
                    <w:txbxContent>
                      <w:p w14:paraId="239A873F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7D5438" w14:textId="06F10E2B" w:rsidR="0048371F" w:rsidRPr="00845B91" w:rsidRDefault="00845B91" w:rsidP="0049141A">
      <w:pPr>
        <w:spacing w:line="276" w:lineRule="auto"/>
        <w:jc w:val="center"/>
        <w:rPr>
          <w:rFonts w:ascii="Adobe Arabic" w:hAnsi="Adobe Arabic" w:cs="Adobe Arabic"/>
          <w:sz w:val="32"/>
          <w:szCs w:val="36"/>
          <w:rtl/>
        </w:rPr>
      </w:pPr>
      <w:r w:rsidRPr="00845B91">
        <w:rPr>
          <w:rFonts w:ascii="Adobe Arabic" w:hAnsi="Adobe Arabic" w:cs="Adobe Arabic"/>
          <w:sz w:val="32"/>
          <w:szCs w:val="36"/>
          <w:rtl/>
        </w:rPr>
        <w:t xml:space="preserve">اختر </w:t>
      </w:r>
      <w:hyperlink r:id="rId22" w:history="1">
        <w:r w:rsidRPr="00CB5FD7">
          <w:rPr>
            <w:rStyle w:val="Hyperlink"/>
            <w:rFonts w:ascii="Adobe Arabic" w:hAnsi="Adobe Arabic" w:cs="Adobe Arabic"/>
            <w:sz w:val="32"/>
            <w:szCs w:val="36"/>
            <w:rtl/>
          </w:rPr>
          <w:t>ثلاثة من مبادئ الإقناع الستة</w:t>
        </w:r>
      </w:hyperlink>
      <w:r w:rsidRPr="00845B91">
        <w:rPr>
          <w:rFonts w:ascii="Adobe Arabic" w:hAnsi="Adobe Arabic" w:cs="Adobe Arabic"/>
          <w:sz w:val="32"/>
          <w:szCs w:val="36"/>
          <w:rtl/>
        </w:rPr>
        <w:t xml:space="preserve"> (المعاملة بالمثل، الندرة، السلطة، الالتزام والاتساق، الإعجاب، الإثبات الاجتماعي) واشرح كيف ستطبقها في دورتك التدريبية القادمة، مع ذكر أمثلة محددة لكل مبدأ</w:t>
      </w:r>
      <w:r w:rsidRPr="00845B91">
        <w:rPr>
          <w:rFonts w:ascii="Adobe Arabic" w:hAnsi="Adobe Arabic" w:cs="Adobe Arabic" w:hint="cs"/>
          <w:sz w:val="32"/>
          <w:szCs w:val="36"/>
          <w:rtl/>
        </w:rPr>
        <w:t xml:space="preserve"> </w:t>
      </w:r>
      <w:r w:rsidR="0048371F" w:rsidRPr="00845B91">
        <w:rPr>
          <w:rFonts w:ascii="Adobe Arabic" w:hAnsi="Adobe Arabic" w:cs="Adobe Arabic" w:hint="cs"/>
          <w:sz w:val="32"/>
          <w:szCs w:val="36"/>
          <w:rtl/>
        </w:rPr>
        <w:t>؟</w:t>
      </w:r>
    </w:p>
    <w:p w14:paraId="3114BDD7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1BA90D23" wp14:editId="126ED572">
                <wp:extent cx="6563360" cy="6362700"/>
                <wp:effectExtent l="0" t="0" r="27940" b="19050"/>
                <wp:docPr id="1062469760" name="Rectangle 1062469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60" cy="6362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3764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3C5B6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E8A61D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DD7770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FD204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CD19F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6AEDF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378AD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D58AA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362C4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4D44F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65B487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F6DDE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ACED3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155D8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B2CCC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65DC7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C848C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9BE76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0A669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0D890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4F1F98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A90D23" id="Rectangle 1062469760" o:spid="_x0000_s1095" style="width:516.8pt;height:50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03E3764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3C5B6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E8A61D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D7770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FD204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CD19F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6AEDF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378AD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D58AA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362C4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4D44F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5B487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F6DDE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ACED3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155D8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B2CCC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65DC7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C848C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9BE76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0A669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0D890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4F1F98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29AB91F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4F2FBCC" wp14:editId="08B2ACA3">
                <wp:extent cx="5633085" cy="592455"/>
                <wp:effectExtent l="0" t="0" r="5715" b="0"/>
                <wp:docPr id="1616832885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655838046" name="Group 655838046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454546426" name="Rectangle 14545464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9756721" name="Rectangle 98975672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890662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DA033D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8479012" name="Rectangle 63847901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6724069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3B7D06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47901236" name="Picture 347901236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4F2FBCC" id="_x0000_s1096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">
                <v:group id="Group 655838046" o:spid="_x0000_s1097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">
                  <v:rect id="Rectangle 1454546426" o:spid="_x0000_s1098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" fillcolor="#d9d9d9" stroked="f" strokeweight="1pt"/>
                  <v:rect id="Rectangle 989756721" o:spid="_x0000_s1099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" fillcolor="#168489" stroked="f" strokeweight="1pt"/>
                  <v:shape id="TextBox 7" o:spid="_x0000_s1100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" filled="f" stroked="f">
                    <v:textbox>
                      <w:txbxContent>
                        <w:p w14:paraId="38DA033D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638479012" o:spid="_x0000_s1101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" fillcolor="#168489" stroked="f" strokeweight="1pt"/>
                  <v:shape id="TextBox 7" o:spid="_x0000_s1102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" filled="f" stroked="f">
                    <v:textbox>
                      <w:txbxContent>
                        <w:p w14:paraId="093B7D06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347901236" o:spid="_x0000_s1103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04BC92C3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49958F6E" wp14:editId="09AC3ADE">
                <wp:extent cx="3999061" cy="656590"/>
                <wp:effectExtent l="0" t="0" r="1905" b="0"/>
                <wp:docPr id="77932668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902579439" name="Group 90257943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644702838" name="Picture 164470283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47094167" name="Rectangle: Rounded Corners 1747094167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907261041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639461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958F6E" id="_x0000_s110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Ah7KrHgQAAOg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902579439" o:spid="_x0000_s110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">
                  <v:shape id="Picture 1644702838" o:spid="_x0000_s110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">
                    <v:imagedata r:id="rId19" o:title="Book "/>
                  </v:shape>
                  <v:roundrect id="Rectangle: Rounded Corners 1747094167" o:spid="_x0000_s110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" fillcolor="#168489" strokecolor="#168489" strokeweight="1pt">
                    <v:stroke joinstyle="miter"/>
                  </v:roundrect>
                </v:group>
                <v:shape id="TextBox 7" o:spid="_x0000_s110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" filled="f" stroked="f">
                  <v:textbox>
                    <w:txbxContent>
                      <w:p w14:paraId="5F639461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FF52CF1" w14:textId="648C1B16" w:rsidR="0048371F" w:rsidRPr="00845B91" w:rsidRDefault="00CB5FD7" w:rsidP="00845B91">
      <w:pPr>
        <w:spacing w:line="276" w:lineRule="auto"/>
        <w:jc w:val="center"/>
        <w:rPr>
          <w:rFonts w:ascii="Adobe Arabic" w:hAnsi="Adobe Arabic" w:cs="Adobe Arabic"/>
          <w:sz w:val="36"/>
          <w:szCs w:val="40"/>
          <w:rtl/>
        </w:rPr>
      </w:pPr>
      <w:hyperlink r:id="rId23" w:history="1">
        <w:r w:rsidR="00845B91" w:rsidRPr="00CB5FD7">
          <w:rPr>
            <w:rStyle w:val="Hyperlink"/>
            <w:rFonts w:ascii="Adobe Arabic" w:hAnsi="Adobe Arabic" w:cs="Adobe Arabic"/>
            <w:sz w:val="36"/>
            <w:szCs w:val="40"/>
            <w:rtl/>
          </w:rPr>
          <w:t>قيّم نفسك على مقياس من 1-10 في ثلاث من القواعد الاثنتي عشرة للكاريزما</w:t>
        </w:r>
      </w:hyperlink>
      <w:r w:rsidR="00845B91" w:rsidRPr="00845B91">
        <w:rPr>
          <w:rFonts w:ascii="Adobe Arabic" w:hAnsi="Adobe Arabic" w:cs="Adobe Arabic"/>
          <w:sz w:val="36"/>
          <w:szCs w:val="40"/>
          <w:rtl/>
        </w:rPr>
        <w:t xml:space="preserve"> التي تحتاج لتطويرها. ثم ضع خطة عمل لمدة شهر لتطوير كل قاعدة، مع تحديد التمارين اليومية والأسبوعية ومؤشرات النجاح</w:t>
      </w:r>
      <w:r w:rsidR="00845B91" w:rsidRPr="00845B91">
        <w:rPr>
          <w:rFonts w:ascii="Adobe Arabic" w:hAnsi="Adobe Arabic" w:cs="Adobe Arabic" w:hint="cs"/>
          <w:sz w:val="36"/>
          <w:szCs w:val="40"/>
          <w:rtl/>
        </w:rPr>
        <w:t xml:space="preserve"> </w:t>
      </w:r>
      <w:r w:rsidR="0048371F" w:rsidRPr="00845B91">
        <w:rPr>
          <w:rFonts w:ascii="Adobe Arabic" w:hAnsi="Adobe Arabic" w:cs="Adobe Arabic" w:hint="cs"/>
          <w:sz w:val="36"/>
          <w:szCs w:val="40"/>
          <w:rtl/>
        </w:rPr>
        <w:t>؟</w:t>
      </w:r>
    </w:p>
    <w:p w14:paraId="4BC9C229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2F5B0A33" wp14:editId="52A31F2B">
                <wp:extent cx="6692900" cy="6324600"/>
                <wp:effectExtent l="0" t="0" r="12700" b="19050"/>
                <wp:docPr id="738953966" name="Rectangle 738953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0" cy="6324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57D7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AC08E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5DDDC8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63299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3FAFA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42175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8672F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EF5726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33B3B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8321F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4BAE57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00B1F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B7EDA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24FDD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72B7A6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A036B9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43D6E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5981B3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5992E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2668EE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84F09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0F6F75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5B0A33" id="Rectangle 738953966" o:spid="_x0000_s1109" style="width:527pt;height:4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5A057D7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AC08E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DDDC8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63299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3FAFA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42175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8672F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F5726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33B3B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8321F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BAE57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00B1F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B7EDA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24FD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2B7A6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A036B9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43D6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981B3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5992E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668E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84F09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0F6F75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62A89F8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6EF89E3" wp14:editId="3E89BE6E">
                <wp:extent cx="5633085" cy="592455"/>
                <wp:effectExtent l="0" t="0" r="5715" b="0"/>
                <wp:docPr id="93957493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26275075" name="Group 152627507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740390134" name="Rectangle 74039013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86240556" name="Rectangle 78624055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194782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6763183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10758996" name="Rectangle 211075899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2373488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1C7F00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634764785" name="Picture 163476478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6EF89E3" id="_x0000_s1110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">
                <v:group id="Group 1526275075" o:spid="_x0000_s1111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">
                  <v:rect id="Rectangle 740390134" o:spid="_x0000_s1112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" fillcolor="#d9d9d9" stroked="f" strokeweight="1pt"/>
                  <v:rect id="Rectangle 786240556" o:spid="_x0000_s1113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" fillcolor="#168489" stroked="f" strokeweight="1pt"/>
                  <v:shape id="TextBox 7" o:spid="_x0000_s1114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" filled="f" stroked="f">
                    <v:textbox>
                      <w:txbxContent>
                        <w:p w14:paraId="46763183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2110758996" o:spid="_x0000_s1115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" fillcolor="#168489" stroked="f" strokeweight="1pt"/>
                  <v:shape id="TextBox 7" o:spid="_x0000_s1116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" filled="f" stroked="f">
                    <v:textbox>
                      <w:txbxContent>
                        <w:p w14:paraId="6E1C7F00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634764785" o:spid="_x0000_s1117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78FBB838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455B4A31" wp14:editId="5A3A1789">
                <wp:extent cx="3999061" cy="656590"/>
                <wp:effectExtent l="0" t="0" r="1905" b="0"/>
                <wp:docPr id="1528192508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844524736" name="Group 844524736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530942952" name="Picture 530942952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49060274" name="Rectangle: Rounded Corners 1649060274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93605358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47693C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5B4A31" id="_x0000_s1118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2rQyc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844524736" o:spid="_x0000_s1119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">
                  <v:shape id="Picture 530942952" o:spid="_x0000_s1120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">
                    <v:imagedata r:id="rId19" o:title="Book "/>
                  </v:shape>
                  <v:roundrect id="Rectangle: Rounded Corners 1649060274" o:spid="_x0000_s1121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22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" filled="f" stroked="f">
                  <v:textbox>
                    <w:txbxContent>
                      <w:p w14:paraId="1747693C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D885FC" w14:textId="45F85D3F" w:rsidR="0048371F" w:rsidRPr="00845B91" w:rsidRDefault="00CB5FD7" w:rsidP="00845B91">
      <w:pPr>
        <w:jc w:val="center"/>
        <w:rPr>
          <w:rFonts w:ascii="Adobe Arabic" w:hAnsi="Adobe Arabic" w:cs="Adobe Arabic"/>
          <w:sz w:val="32"/>
          <w:szCs w:val="36"/>
          <w:rtl/>
        </w:rPr>
      </w:pPr>
      <w:hyperlink r:id="rId24" w:history="1">
        <w:r w:rsidR="00845B91" w:rsidRPr="00CB5FD7">
          <w:rPr>
            <w:rStyle w:val="Hyperlink"/>
            <w:rFonts w:ascii="Adobe Arabic" w:hAnsi="Adobe Arabic" w:cs="Adobe Arabic"/>
            <w:sz w:val="32"/>
            <w:szCs w:val="36"/>
            <w:rtl/>
          </w:rPr>
          <w:t>صمم عرضاً تقديمياً لمدة 10 دقائق</w:t>
        </w:r>
      </w:hyperlink>
      <w:r w:rsidR="00845B91" w:rsidRPr="00845B91">
        <w:rPr>
          <w:rFonts w:ascii="Adobe Arabic" w:hAnsi="Adobe Arabic" w:cs="Adobe Arabic"/>
          <w:sz w:val="32"/>
          <w:szCs w:val="36"/>
          <w:rtl/>
        </w:rPr>
        <w:t xml:space="preserve"> حول موضوع تدريبي من اختيارك، موضحاً كيف ستطبق عناصر العرض الناجح (التحضير، مهارات الإلقاء، الوسائل البصرية، التفاعل مع المتدربين). ثم حدد ثلاث تحديات محتملة وكيفية تحويلها إلى فرص</w:t>
      </w:r>
      <w:r w:rsidR="0048371F" w:rsidRPr="00845B91">
        <w:rPr>
          <w:rFonts w:ascii="Adobe Arabic" w:hAnsi="Adobe Arabic" w:cs="Adobe Arabic" w:hint="cs"/>
          <w:sz w:val="32"/>
          <w:szCs w:val="36"/>
          <w:rtl/>
        </w:rPr>
        <w:t>؟</w:t>
      </w:r>
    </w:p>
    <w:p w14:paraId="5998E2FF" w14:textId="77777777" w:rsidR="000D4F6C" w:rsidRDefault="0049141A" w:rsidP="0049141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1A5C587" wp14:editId="4F978EF4">
                <wp:extent cx="6677660" cy="6356350"/>
                <wp:effectExtent l="0" t="0" r="27940" b="25400"/>
                <wp:docPr id="1883637718" name="Rectangle 1883637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356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9877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6ED60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1545F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2A383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BBC99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D31420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5BEEBC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67CD9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47F33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049CC5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30CCC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2D61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02A94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E257FC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FA3035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BC37CC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9731F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64AFD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B9ABA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EFB37D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9A8EA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5F31BA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A5C587" id="Rectangle 1883637718" o:spid="_x0000_s1123" style="width:525.8pt;height:5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" fillcolor="#f2f2f2 [3052]" strokecolor="#168489" strokeweight="1pt">
                <v:textbox inset="0,3mm,0">
                  <w:txbxContent>
                    <w:p w14:paraId="0419877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6ED60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1545F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2A383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BBC99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31420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BEEBC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67CD9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47F33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49CC5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30CCC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2D61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02A94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257FC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A3035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C37CC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9731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64AFD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B9ABA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FB37D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9A8EA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5F31BA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949314B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0454085A" wp14:editId="26D11E3E">
                <wp:extent cx="5633085" cy="592455"/>
                <wp:effectExtent l="0" t="0" r="5715" b="0"/>
                <wp:docPr id="206009130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922422582" name="Group 1922422582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876568189" name="Rectangle 1876568189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955831" name="Rectangle 4695583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5132239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C7BB2F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09010636" name="Rectangle 30901063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440711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BA604C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9613370" name="Picture 49613370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454085A" id="_x0000_s112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">
                <v:group id="Group 1922422582" o:spid="_x0000_s112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">
                  <v:rect id="Rectangle 1876568189" o:spid="_x0000_s112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" fillcolor="#d9d9d9" stroked="f" strokeweight="1pt"/>
                  <v:rect id="Rectangle 46955831" o:spid="_x0000_s112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" fillcolor="#168489" stroked="f" strokeweight="1pt"/>
                  <v:shape id="TextBox 7" o:spid="_x0000_s112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" filled="f" stroked="f">
                    <v:textbox>
                      <w:txbxContent>
                        <w:p w14:paraId="51C7BB2F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309010636" o:spid="_x0000_s112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" fillcolor="#168489" stroked="f" strokeweight="1pt"/>
                  <v:shape id="TextBox 7" o:spid="_x0000_s113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" filled="f" stroked="f">
                    <v:textbox>
                      <w:txbxContent>
                        <w:p w14:paraId="18BA604C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49613370" o:spid="_x0000_s113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67F4F039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3F81F72E" wp14:editId="77F48490">
                <wp:extent cx="3999061" cy="656590"/>
                <wp:effectExtent l="0" t="0" r="1905" b="0"/>
                <wp:docPr id="200786122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500690927" name="Group 50069092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248251287" name="Picture 1248251287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93899918" name="Rectangle: Rounded Corners 179389991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557943419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FC2FCC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81F72E" id="_x0000_s113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">
                <v:group id="Group 500690927" o:spid="_x0000_s113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">
                  <v:shape id="Picture 1248251287" o:spid="_x0000_s113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">
                    <v:imagedata r:id="rId19" o:title="Book "/>
                  </v:shape>
                  <v:roundrect id="Rectangle: Rounded Corners 1793899918" o:spid="_x0000_s113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3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" filled="f" stroked="f">
                  <v:textbox>
                    <w:txbxContent>
                      <w:p w14:paraId="2CFC2FCC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78E270" w14:textId="5053F9CC" w:rsidR="0048371F" w:rsidRPr="00845B91" w:rsidRDefault="00CB5FD7" w:rsidP="00845B91">
      <w:pPr>
        <w:jc w:val="center"/>
        <w:rPr>
          <w:rFonts w:ascii="Adobe Arabic" w:hAnsi="Adobe Arabic" w:cs="Adobe Arabic"/>
          <w:sz w:val="36"/>
          <w:szCs w:val="40"/>
          <w:rtl/>
        </w:rPr>
      </w:pPr>
      <w:hyperlink r:id="rId25" w:history="1">
        <w:r w:rsidR="00845B91" w:rsidRPr="00CB5FD7">
          <w:rPr>
            <w:rStyle w:val="Hyperlink"/>
            <w:rFonts w:ascii="Adobe Arabic" w:hAnsi="Adobe Arabic" w:cs="Adobe Arabic"/>
            <w:sz w:val="36"/>
            <w:szCs w:val="40"/>
            <w:rtl/>
          </w:rPr>
          <w:t>حدد ثلاثة أنماط صعبة من المتدربين</w:t>
        </w:r>
      </w:hyperlink>
      <w:r w:rsidR="00845B91" w:rsidRPr="00845B91">
        <w:rPr>
          <w:rFonts w:ascii="Adobe Arabic" w:hAnsi="Adobe Arabic" w:cs="Adobe Arabic"/>
          <w:sz w:val="36"/>
          <w:szCs w:val="40"/>
          <w:rtl/>
        </w:rPr>
        <w:t xml:space="preserve"> قد تواجههم في دوراتك، واشرح دوافع سلوكهم المحتملة. ثم ضع استراتيجية محددة للتعامل مع كل نمط وتحويله إلى مشارك إيجابي، مع ذكر عبارات وأساليب محددة ستستخدمها</w:t>
      </w:r>
      <w:r w:rsidR="00845B91" w:rsidRPr="00845B91">
        <w:rPr>
          <w:rFonts w:ascii="Adobe Arabic" w:hAnsi="Adobe Arabic" w:cs="Adobe Arabic" w:hint="cs"/>
          <w:sz w:val="36"/>
          <w:szCs w:val="40"/>
          <w:rtl/>
        </w:rPr>
        <w:t xml:space="preserve"> </w:t>
      </w:r>
      <w:r w:rsidR="0048371F" w:rsidRPr="00845B91">
        <w:rPr>
          <w:rFonts w:ascii="Adobe Arabic" w:hAnsi="Adobe Arabic" w:cs="Adobe Arabic" w:hint="cs"/>
          <w:sz w:val="36"/>
          <w:szCs w:val="40"/>
          <w:rtl/>
        </w:rPr>
        <w:t>؟</w:t>
      </w:r>
    </w:p>
    <w:p w14:paraId="4C93A0E1" w14:textId="77777777" w:rsidR="0048371F" w:rsidRPr="0048371F" w:rsidRDefault="0049141A" w:rsidP="0049141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7A8E74E1" wp14:editId="4626E395">
                <wp:extent cx="6760210" cy="5981700"/>
                <wp:effectExtent l="0" t="0" r="21590" b="19050"/>
                <wp:docPr id="2135284327" name="Rectangle 2135284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0210" cy="5981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C3F1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9DBA4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FF72E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E71A1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E019C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4ABD0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43143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6BEEF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BBDAF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CC100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78F64E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200BD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737AA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35CF1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75728A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C08E4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1FF9D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BF723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8E413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B679CA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F1F18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CCAFA92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8E74E1" id="Rectangle 2135284327" o:spid="_x0000_s1137" style="width:532.3pt;height:47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" fillcolor="#f2f2f2 [3052]" strokecolor="#168489" strokeweight="1pt">
                <v:textbox inset="0,3mm,0">
                  <w:txbxContent>
                    <w:p w14:paraId="7DCC3F1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9DBA4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FF72E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E71A1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E019C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4ABD0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43143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6BEEF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BBDA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CC100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8F64E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200B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737AA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35CF1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5728A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C08E4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1FF9D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BF723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8E413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679CA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F1F18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CAFA92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68FA86F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CF5B11B" wp14:editId="58983AD0">
                <wp:extent cx="5633085" cy="592455"/>
                <wp:effectExtent l="0" t="0" r="5715" b="0"/>
                <wp:docPr id="2013164546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27397172" name="Group 827397172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868573726" name="Rectangle 18685737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3722487" name="Rectangle 163722487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64943205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A6DB78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الرابع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223192" name="Rectangle 722319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90501626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FEE63E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144317505" name="Picture 114431750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CF5B11B" id="_x0000_s113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BKLOrttgQAAP4R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827397172" o:spid="_x0000_s113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">
                  <v:rect id="Rectangle 1868573726" o:spid="_x0000_s114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" fillcolor="#d9d9d9" stroked="f" strokeweight="1pt"/>
                  <v:rect id="Rectangle 163722487" o:spid="_x0000_s114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" fillcolor="#168489" stroked="f" strokeweight="1pt"/>
                  <v:shape id="TextBox 7" o:spid="_x0000_s114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" filled="f" stroked="f">
                    <v:textbox>
                      <w:txbxContent>
                        <w:p w14:paraId="25A6DB78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الرابع</w:t>
                          </w:r>
                        </w:p>
                      </w:txbxContent>
                    </v:textbox>
                  </v:shape>
                  <v:rect id="Rectangle 7223192" o:spid="_x0000_s114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" fillcolor="#168489" stroked="f" strokeweight="1pt"/>
                  <v:shape id="TextBox 7" o:spid="_x0000_s114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" filled="f" stroked="f">
                    <v:textbox>
                      <w:txbxContent>
                        <w:p w14:paraId="2CFEE63E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144317505" o:spid="_x0000_s114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603D9C37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63152DE1" wp14:editId="3E8DF54B">
                <wp:extent cx="3999061" cy="656590"/>
                <wp:effectExtent l="0" t="0" r="1905" b="0"/>
                <wp:docPr id="1174311317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444492707" name="Group 144449270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309913661" name="Picture 1309913661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98599928" name="Rectangle: Rounded Corners 169859992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49761477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185AD8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152DE1" id="_x0000_s114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">
                <v:group id="Group 1444492707" o:spid="_x0000_s114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">
                  <v:shape id="Picture 1309913661" o:spid="_x0000_s114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">
                    <v:imagedata r:id="rId19" o:title="Book "/>
                  </v:shape>
                  <v:roundrect id="Rectangle: Rounded Corners 1698599928" o:spid="_x0000_s114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5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" filled="f" stroked="f">
                  <v:textbox>
                    <w:txbxContent>
                      <w:p w14:paraId="58185AD8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551AC2" w14:textId="24F431EF" w:rsidR="0048371F" w:rsidRPr="00845B91" w:rsidRDefault="00CB5FD7" w:rsidP="00845B91">
      <w:pPr>
        <w:jc w:val="center"/>
        <w:rPr>
          <w:rFonts w:ascii="Adobe Arabic" w:hAnsi="Adobe Arabic" w:cs="Adobe Arabic"/>
          <w:sz w:val="36"/>
          <w:szCs w:val="40"/>
          <w:rtl/>
        </w:rPr>
      </w:pPr>
      <w:hyperlink r:id="rId26" w:history="1">
        <w:r w:rsidR="00845B91" w:rsidRPr="00CB5FD7">
          <w:rPr>
            <w:rStyle w:val="Hyperlink"/>
            <w:rFonts w:ascii="Adobe Arabic" w:hAnsi="Adobe Arabic" w:cs="Adobe Arabic"/>
            <w:sz w:val="36"/>
            <w:szCs w:val="40"/>
            <w:rtl/>
          </w:rPr>
          <w:t>صمم جدولاً أسبوعياً نموذجياً</w:t>
        </w:r>
      </w:hyperlink>
      <w:r w:rsidR="00845B91" w:rsidRPr="00845B91">
        <w:rPr>
          <w:rFonts w:ascii="Adobe Arabic" w:hAnsi="Adobe Arabic" w:cs="Adobe Arabic"/>
          <w:sz w:val="36"/>
          <w:szCs w:val="40"/>
          <w:rtl/>
        </w:rPr>
        <w:t xml:space="preserve"> يوضح كيفية توزيع وقتك بين المهام الأساسية (تطوير المحتوى، التسويق، التنفيذ التدريبي، التطوير الذاتي، المهام الإدارية). ثم حدد 3-5 مؤشرات أداء رئيسية</w:t>
      </w:r>
      <w:r w:rsidR="00845B91" w:rsidRPr="00845B91">
        <w:rPr>
          <w:rFonts w:ascii="Adobe Arabic" w:hAnsi="Adobe Arabic" w:cs="Adobe Arabic"/>
          <w:sz w:val="36"/>
          <w:szCs w:val="40"/>
        </w:rPr>
        <w:t>KPIs)</w:t>
      </w:r>
      <w:r w:rsidR="00845B91" w:rsidRPr="00845B91">
        <w:rPr>
          <w:rFonts w:ascii="Adobe Arabic" w:hAnsi="Adobe Arabic" w:cs="Adobe Arabic" w:hint="cs"/>
          <w:sz w:val="36"/>
          <w:szCs w:val="40"/>
          <w:rtl/>
        </w:rPr>
        <w:t xml:space="preserve">) </w:t>
      </w:r>
      <w:r w:rsidR="00845B91" w:rsidRPr="00845B91">
        <w:rPr>
          <w:rFonts w:ascii="Adobe Arabic" w:hAnsi="Adobe Arabic" w:cs="Adobe Arabic"/>
          <w:sz w:val="36"/>
          <w:szCs w:val="40"/>
          <w:rtl/>
        </w:rPr>
        <w:t>لقياس نجاحك وآلية للمراجعة الدورية</w:t>
      </w:r>
      <w:r w:rsidR="0048371F" w:rsidRPr="00845B91">
        <w:rPr>
          <w:rFonts w:ascii="Adobe Arabic" w:hAnsi="Adobe Arabic" w:cs="Adobe Arabic" w:hint="cs"/>
          <w:sz w:val="36"/>
          <w:szCs w:val="40"/>
          <w:rtl/>
        </w:rPr>
        <w:t>؟</w:t>
      </w:r>
    </w:p>
    <w:p w14:paraId="4FF03182" w14:textId="77777777" w:rsidR="0048371F" w:rsidRPr="0048371F" w:rsidRDefault="0049141A" w:rsidP="0049141A">
      <w:pPr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7080EF1" wp14:editId="3B322571">
                <wp:extent cx="6760210" cy="5981700"/>
                <wp:effectExtent l="0" t="0" r="21590" b="19050"/>
                <wp:docPr id="1700287991" name="Rectangle 1700287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0210" cy="5981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6174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483AB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E01473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16BC7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D485C4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09A54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1579C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7ED352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1D416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621E3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A2D5C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53A8A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78CD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709D5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51C7E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56F084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9DE62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928BB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07558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6A13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7B43C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3E43C86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080EF1" id="Rectangle 1700287991" o:spid="_x0000_s1151" style="width:532.3pt;height:47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00D6174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483AB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01473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16BC7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485C4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09A54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1579C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ED352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1D416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621E3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2D5C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53A8A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78CD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709D5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51C7E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6F084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9DE62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928BB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07558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6A13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7B43C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E43C86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CA8286F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0DD33D7D" wp14:editId="7BEAAB4A">
                <wp:extent cx="5633085" cy="592455"/>
                <wp:effectExtent l="0" t="0" r="5715" b="0"/>
                <wp:docPr id="178060628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757745951" name="Group 757745951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999945523" name="Rectangle 999945523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3721743" name="Rectangle 5937217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11599029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39F4D2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الرابع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02210013" name="Rectangle 1702210013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4310583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41F81A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192735999" name="Picture 119273599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DD33D7D" id="_x0000_s1152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">
                <v:group id="Group 757745951" o:spid="_x0000_s115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">
                  <v:rect id="Rectangle 999945523" o:spid="_x0000_s115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" fillcolor="#d9d9d9" stroked="f" strokeweight="1pt"/>
                  <v:rect id="Rectangle 593721743" o:spid="_x0000_s115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" fillcolor="#168489" stroked="f" strokeweight="1pt"/>
                  <v:shape id="TextBox 7" o:spid="_x0000_s115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" filled="f" stroked="f">
                    <v:textbox>
                      <w:txbxContent>
                        <w:p w14:paraId="2139F4D2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الرابع</w:t>
                          </w:r>
                        </w:p>
                      </w:txbxContent>
                    </v:textbox>
                  </v:shape>
                  <v:rect id="Rectangle 1702210013" o:spid="_x0000_s115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" fillcolor="#168489" stroked="f" strokeweight="1pt"/>
                  <v:shape id="TextBox 7" o:spid="_x0000_s115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" filled="f" stroked="f">
                    <v:textbox>
                      <w:txbxContent>
                        <w:p w14:paraId="7541F81A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192735999" o:spid="_x0000_s115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6A240CDA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4BA2FA3" wp14:editId="25C286DD">
                <wp:extent cx="3999061" cy="656590"/>
                <wp:effectExtent l="0" t="0" r="1905" b="0"/>
                <wp:docPr id="1833184434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532099857" name="Group 53209985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89898227" name="Picture 389898227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2799143" name="Rectangle: Rounded Corners 52799143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4592753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63ECE1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BA2FA3" id="_x0000_s116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">
                <v:group id="Group 532099857" o:spid="_x0000_s116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">
                  <v:shape id="Picture 389898227" o:spid="_x0000_s116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">
                    <v:imagedata r:id="rId19" o:title="Book "/>
                  </v:shape>
                  <v:roundrect id="Rectangle: Rounded Corners 52799143" o:spid="_x0000_s116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6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" filled="f" stroked="f">
                  <v:textbox>
                    <w:txbxContent>
                      <w:p w14:paraId="4063ECE1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86CCF2B" w14:textId="50BF3C29" w:rsidR="0048371F" w:rsidRPr="00845B91" w:rsidRDefault="00CB5FD7" w:rsidP="00845B91">
      <w:pPr>
        <w:jc w:val="center"/>
        <w:rPr>
          <w:rFonts w:ascii="Adobe Arabic" w:hAnsi="Adobe Arabic" w:cs="Adobe Arabic"/>
          <w:sz w:val="32"/>
          <w:szCs w:val="36"/>
          <w:rtl/>
        </w:rPr>
      </w:pPr>
      <w:hyperlink r:id="rId27" w:history="1">
        <w:r w:rsidR="00845B91" w:rsidRPr="00CB5FD7">
          <w:rPr>
            <w:rStyle w:val="Hyperlink"/>
            <w:rFonts w:ascii="Adobe Arabic" w:hAnsi="Adobe Arabic" w:cs="Adobe Arabic"/>
            <w:sz w:val="32"/>
            <w:szCs w:val="36"/>
            <w:rtl/>
          </w:rPr>
          <w:t>ضع خارطة طريق شخصية للستة أشهر القادمة</w:t>
        </w:r>
      </w:hyperlink>
      <w:r w:rsidR="00845B91" w:rsidRPr="00845B91">
        <w:rPr>
          <w:rFonts w:ascii="Adobe Arabic" w:hAnsi="Adobe Arabic" w:cs="Adobe Arabic"/>
          <w:sz w:val="32"/>
          <w:szCs w:val="36"/>
          <w:rtl/>
        </w:rPr>
        <w:t>، تتضمن: ثلاثة أهداف مهنية وثلاثة أهداف شخصية، استراتيجيتك لتحويل إحدى نقاط ضعفك إلى قوة، ثلاث مهارات تأثيرية ستطورها، وثلاثة إجراءات عملية ستبدأ بها غداً</w:t>
      </w:r>
      <w:r w:rsidR="00845B91" w:rsidRPr="00845B91">
        <w:rPr>
          <w:rFonts w:ascii="Adobe Arabic" w:hAnsi="Adobe Arabic" w:cs="Adobe Arabic" w:hint="cs"/>
          <w:sz w:val="32"/>
          <w:szCs w:val="36"/>
          <w:rtl/>
        </w:rPr>
        <w:t xml:space="preserve"> </w:t>
      </w:r>
      <w:r w:rsidR="0048371F" w:rsidRPr="00845B91">
        <w:rPr>
          <w:rFonts w:ascii="Adobe Arabic" w:hAnsi="Adobe Arabic" w:cs="Adobe Arabic" w:hint="cs"/>
          <w:sz w:val="32"/>
          <w:szCs w:val="36"/>
          <w:rtl/>
        </w:rPr>
        <w:t>؟</w:t>
      </w:r>
    </w:p>
    <w:p w14:paraId="424ED180" w14:textId="6C721433" w:rsidR="000D4F6C" w:rsidRDefault="0049141A" w:rsidP="00091868">
      <w:pPr>
        <w:ind w:left="-897"/>
        <w:jc w:val="both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2BC8F7F" wp14:editId="1A411107">
                <wp:extent cx="6722110" cy="6280150"/>
                <wp:effectExtent l="0" t="0" r="21590" b="25400"/>
                <wp:docPr id="212067377" name="Rectangle 212067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2110" cy="628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1E5D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3A4A5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427CB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B655A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01198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53DF1F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4777B7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C8B16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4A1A67" w14:textId="77777777" w:rsidR="0049141A" w:rsidRDefault="0049141A" w:rsidP="0049141A">
                            <w:pPr>
                              <w:spacing w:line="480" w:lineRule="auto"/>
                              <w:ind w:left="-267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E3A99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ED432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36AF7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F7840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91327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54B1B4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D61AD2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3DC7C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26FA9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69052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F81BE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548D7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C31E4A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BC8F7F" id="Rectangle 212067377" o:spid="_x0000_s1165" style="width:529.3pt;height:49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" fillcolor="#f2f2f2 [3052]" strokecolor="#168489" strokeweight="1pt">
                <v:textbox inset="0,3mm,0">
                  <w:txbxContent>
                    <w:p w14:paraId="4DE1E5D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3A4A5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427CB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B655A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01198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3DF1F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777B7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C8B16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4A1A67" w14:textId="77777777" w:rsidR="0049141A" w:rsidRDefault="0049141A" w:rsidP="0049141A">
                      <w:pPr>
                        <w:spacing w:line="480" w:lineRule="auto"/>
                        <w:ind w:left="-267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E3A99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ED432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36AF7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F7840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91327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4B1B4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61AD2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3DC7C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26FA9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69052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F81BE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548D7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C31E4A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28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D70D7" w14:textId="77777777" w:rsidR="00D27FE6" w:rsidRDefault="00D27FE6" w:rsidP="00F53D08">
      <w:pPr>
        <w:spacing w:line="240" w:lineRule="auto"/>
      </w:pPr>
      <w:r>
        <w:separator/>
      </w:r>
    </w:p>
  </w:endnote>
  <w:endnote w:type="continuationSeparator" w:id="0">
    <w:p w14:paraId="05BDDA6C" w14:textId="77777777" w:rsidR="00D27FE6" w:rsidRDefault="00D27FE6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FDA3D" w14:textId="77777777" w:rsidR="009A5334" w:rsidRDefault="009A533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909F7" w14:textId="2A62C3D5" w:rsidR="002F3BD3" w:rsidRDefault="00000000" w:rsidP="002F3BD3">
    <w:pPr>
      <w:pStyle w:val="a4"/>
      <w:bidi w:val="0"/>
      <w:ind w:left="720"/>
      <w:jc w:val="left"/>
    </w:pPr>
    <w:sdt>
      <w:sdtPr>
        <w:id w:val="-1280632795"/>
        <w:docPartObj>
          <w:docPartGallery w:val="Page Numbers (Bottom of Page)"/>
          <w:docPartUnique/>
        </w:docPartObj>
      </w:sdtPr>
      <w:sdtEndPr>
        <w:rPr>
          <w:noProof/>
          <w:color w:val="168489"/>
          <w:sz w:val="36"/>
          <w:szCs w:val="40"/>
        </w:rPr>
      </w:sdtEndPr>
      <w:sdtContent>
        <w:r w:rsidR="002F3BD3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27341DBA" wp14:editId="4465BC24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447E9DF" id="Group 39" o:spid="_x0000_s1026" style="position:absolute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F3BD3" w:rsidRPr="002F3BD3">
          <w:rPr>
            <w:color w:val="168489"/>
            <w:sz w:val="40"/>
            <w:szCs w:val="44"/>
          </w:rPr>
          <w:fldChar w:fldCharType="begin"/>
        </w:r>
        <w:r w:rsidR="002F3BD3" w:rsidRPr="002F3BD3">
          <w:rPr>
            <w:color w:val="168489"/>
            <w:sz w:val="40"/>
            <w:szCs w:val="44"/>
          </w:rPr>
          <w:instrText xml:space="preserve"> PAGE   \* MERGEFORMAT </w:instrText>
        </w:r>
        <w:r w:rsidR="002F3BD3" w:rsidRPr="002F3BD3">
          <w:rPr>
            <w:color w:val="168489"/>
            <w:sz w:val="40"/>
            <w:szCs w:val="44"/>
          </w:rPr>
          <w:fldChar w:fldCharType="separate"/>
        </w:r>
        <w:r w:rsidR="002F3BD3" w:rsidRPr="002F3BD3">
          <w:rPr>
            <w:noProof/>
            <w:color w:val="168489"/>
            <w:sz w:val="40"/>
            <w:szCs w:val="44"/>
          </w:rPr>
          <w:t>2</w:t>
        </w:r>
        <w:r w:rsidR="002F3BD3" w:rsidRPr="002F3BD3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04E008CC" w14:textId="3F61BAA8" w:rsidR="00415CB0" w:rsidRPr="004752C9" w:rsidRDefault="009A5334" w:rsidP="004752C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1B0394F" wp14:editId="2D394FFD">
              <wp:simplePos x="0" y="0"/>
              <wp:positionH relativeFrom="column">
                <wp:posOffset>-688340</wp:posOffset>
              </wp:positionH>
              <wp:positionV relativeFrom="page">
                <wp:posOffset>10459720</wp:posOffset>
              </wp:positionV>
              <wp:extent cx="1466850" cy="282575"/>
              <wp:effectExtent l="0" t="0" r="0" b="3175"/>
              <wp:wrapNone/>
              <wp:docPr id="951819190" name="مستطيل 9518191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7ADC85" w14:textId="77777777" w:rsidR="009A5334" w:rsidRPr="007C020A" w:rsidRDefault="009A5334" w:rsidP="009A5334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B0394F" id="مستطيل 951819190" o:spid="_x0000_s1166" style="position:absolute;left:0;text-align:left;margin-left:-54.2pt;margin-top:823.6pt;width:115.5pt;height:2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" filled="f" stroked="f" strokeweight="1pt">
              <v:textbox>
                <w:txbxContent>
                  <w:p w14:paraId="067ADC85" w14:textId="77777777" w:rsidR="009A5334" w:rsidRPr="007C020A" w:rsidRDefault="009A5334" w:rsidP="009A5334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A1EBF0A" wp14:editId="4F38EA9D">
              <wp:simplePos x="0" y="0"/>
              <wp:positionH relativeFrom="column">
                <wp:posOffset>1226185</wp:posOffset>
              </wp:positionH>
              <wp:positionV relativeFrom="paragraph">
                <wp:posOffset>228600</wp:posOffset>
              </wp:positionV>
              <wp:extent cx="17907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CA131B" w14:textId="77777777" w:rsidR="009A5334" w:rsidRPr="00E24EB7" w:rsidRDefault="009A5334" w:rsidP="009A5334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E24EB7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EBF0A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167" type="#_x0000_t202" style="position:absolute;left:0;text-align:left;margin-left:96.55pt;margin-top:18pt;width:141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" filled="f" stroked="f" strokeweight=".5pt">
              <v:textbox>
                <w:txbxContent>
                  <w:p w14:paraId="5FCA131B" w14:textId="77777777" w:rsidR="009A5334" w:rsidRPr="00E24EB7" w:rsidRDefault="009A5334" w:rsidP="009A5334">
                    <w:pPr>
                      <w:spacing w:line="240" w:lineRule="auto"/>
                      <w:jc w:val="left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E24EB7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B888331" wp14:editId="5EB77A64">
              <wp:simplePos x="0" y="0"/>
              <wp:positionH relativeFrom="column">
                <wp:posOffset>3667125</wp:posOffset>
              </wp:positionH>
              <wp:positionV relativeFrom="paragraph">
                <wp:posOffset>337185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7A381AC" w14:textId="77777777" w:rsidR="009A5334" w:rsidRPr="00DC31A5" w:rsidRDefault="009A5334" w:rsidP="009A533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06B28BB7" w14:textId="77777777" w:rsidR="009A5334" w:rsidRPr="00DC31A5" w:rsidRDefault="009A5334" w:rsidP="009A533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AA691FF" w14:textId="77777777" w:rsidR="009A5334" w:rsidRPr="00DC31A5" w:rsidRDefault="009A5334" w:rsidP="009A533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333BA50D" w14:textId="77777777" w:rsidR="009A5334" w:rsidRPr="00DC31A5" w:rsidRDefault="009A5334" w:rsidP="009A533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1237AD28" w14:textId="77777777" w:rsidR="009A5334" w:rsidRDefault="009A5334" w:rsidP="009A533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7CFA8B4E" w14:textId="77777777" w:rsidR="009A5334" w:rsidRPr="00DC31A5" w:rsidRDefault="009A5334" w:rsidP="009A533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888331" id="مستطيل 38" o:spid="_x0000_s1168" style="position:absolute;left:0;text-align:left;margin-left:288.75pt;margin-top:26.55pt;width:186.95pt;height:1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" filled="f" stroked="f" strokeweight="1pt">
              <v:textbox>
                <w:txbxContent>
                  <w:p w14:paraId="67A381AC" w14:textId="77777777" w:rsidR="009A5334" w:rsidRPr="00DC31A5" w:rsidRDefault="009A5334" w:rsidP="009A533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06B28BB7" w14:textId="77777777" w:rsidR="009A5334" w:rsidRPr="00DC31A5" w:rsidRDefault="009A5334" w:rsidP="009A533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AA691FF" w14:textId="77777777" w:rsidR="009A5334" w:rsidRPr="00DC31A5" w:rsidRDefault="009A5334" w:rsidP="009A533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333BA50D" w14:textId="77777777" w:rsidR="009A5334" w:rsidRPr="00DC31A5" w:rsidRDefault="009A5334" w:rsidP="009A533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1237AD28" w14:textId="77777777" w:rsidR="009A5334" w:rsidRDefault="009A5334" w:rsidP="009A533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7CFA8B4E" w14:textId="77777777" w:rsidR="009A5334" w:rsidRPr="00DC31A5" w:rsidRDefault="009A5334" w:rsidP="009A533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4080" w14:textId="77777777" w:rsidR="009A5334" w:rsidRDefault="009A533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AA0E2" w14:textId="77777777" w:rsidR="00D27FE6" w:rsidRDefault="00D27FE6" w:rsidP="00F53D08">
      <w:pPr>
        <w:spacing w:line="240" w:lineRule="auto"/>
      </w:pPr>
      <w:r>
        <w:separator/>
      </w:r>
    </w:p>
  </w:footnote>
  <w:footnote w:type="continuationSeparator" w:id="0">
    <w:p w14:paraId="2D81E815" w14:textId="77777777" w:rsidR="00D27FE6" w:rsidRDefault="00D27FE6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CE0B5" w14:textId="77777777" w:rsidR="009A5334" w:rsidRDefault="009A53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3561E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4211466E" wp14:editId="2BC7B33E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49B7E1C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5A63" w14:textId="77777777" w:rsidR="009A5334" w:rsidRDefault="009A533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311F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6721F9CA" wp14:editId="1D78B784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3B250378" wp14:editId="1602D522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DDEFD6" w14:textId="08D433B7" w:rsidR="002F3BD3" w:rsidRPr="002F3BD3" w:rsidRDefault="003E0F1D" w:rsidP="00091868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الكاريزما التدريبية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250378" id="Group 38" o:spid="_x0000_s1169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">
              <v:shape id="شكل حر 769906" o:spid="_x0000_s1170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2CDDEFD6" w14:textId="08D433B7" w:rsidR="002F3BD3" w:rsidRPr="002F3BD3" w:rsidRDefault="003E0F1D" w:rsidP="00091868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الكاريزما التدريبية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171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00.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0035807">
    <w:abstractNumId w:val="33"/>
  </w:num>
  <w:num w:numId="2" w16cid:durableId="340013187">
    <w:abstractNumId w:val="16"/>
  </w:num>
  <w:num w:numId="3" w16cid:durableId="148714407">
    <w:abstractNumId w:val="17"/>
  </w:num>
  <w:num w:numId="4" w16cid:durableId="810562724">
    <w:abstractNumId w:val="29"/>
  </w:num>
  <w:num w:numId="5" w16cid:durableId="202601139">
    <w:abstractNumId w:val="5"/>
  </w:num>
  <w:num w:numId="6" w16cid:durableId="1213884319">
    <w:abstractNumId w:val="3"/>
  </w:num>
  <w:num w:numId="7" w16cid:durableId="1401101766">
    <w:abstractNumId w:val="13"/>
  </w:num>
  <w:num w:numId="8" w16cid:durableId="390811081">
    <w:abstractNumId w:val="28"/>
  </w:num>
  <w:num w:numId="9" w16cid:durableId="873880350">
    <w:abstractNumId w:val="22"/>
  </w:num>
  <w:num w:numId="10" w16cid:durableId="1574928075">
    <w:abstractNumId w:val="32"/>
  </w:num>
  <w:num w:numId="11" w16cid:durableId="1704287748">
    <w:abstractNumId w:val="20"/>
  </w:num>
  <w:num w:numId="12" w16cid:durableId="1647513071">
    <w:abstractNumId w:val="36"/>
  </w:num>
  <w:num w:numId="13" w16cid:durableId="1058624358">
    <w:abstractNumId w:val="10"/>
  </w:num>
  <w:num w:numId="14" w16cid:durableId="231164010">
    <w:abstractNumId w:val="12"/>
  </w:num>
  <w:num w:numId="15" w16cid:durableId="471949443">
    <w:abstractNumId w:val="8"/>
  </w:num>
  <w:num w:numId="16" w16cid:durableId="2044091108">
    <w:abstractNumId w:val="27"/>
  </w:num>
  <w:num w:numId="17" w16cid:durableId="1639412057">
    <w:abstractNumId w:val="30"/>
  </w:num>
  <w:num w:numId="18" w16cid:durableId="416023770">
    <w:abstractNumId w:val="0"/>
  </w:num>
  <w:num w:numId="19" w16cid:durableId="1356418995">
    <w:abstractNumId w:val="21"/>
  </w:num>
  <w:num w:numId="20" w16cid:durableId="886767616">
    <w:abstractNumId w:val="34"/>
  </w:num>
  <w:num w:numId="21" w16cid:durableId="2016492830">
    <w:abstractNumId w:val="15"/>
  </w:num>
  <w:num w:numId="22" w16cid:durableId="1540243288">
    <w:abstractNumId w:val="9"/>
  </w:num>
  <w:num w:numId="23" w16cid:durableId="1337658176">
    <w:abstractNumId w:val="23"/>
  </w:num>
  <w:num w:numId="24" w16cid:durableId="1859349870">
    <w:abstractNumId w:val="18"/>
  </w:num>
  <w:num w:numId="25" w16cid:durableId="1315530702">
    <w:abstractNumId w:val="11"/>
  </w:num>
  <w:num w:numId="26" w16cid:durableId="758721358">
    <w:abstractNumId w:val="31"/>
  </w:num>
  <w:num w:numId="27" w16cid:durableId="594677087">
    <w:abstractNumId w:val="6"/>
  </w:num>
  <w:num w:numId="28" w16cid:durableId="1711372340">
    <w:abstractNumId w:val="26"/>
  </w:num>
  <w:num w:numId="29" w16cid:durableId="1276251356">
    <w:abstractNumId w:val="35"/>
  </w:num>
  <w:num w:numId="30" w16cid:durableId="893153405">
    <w:abstractNumId w:val="14"/>
  </w:num>
  <w:num w:numId="31" w16cid:durableId="1058551324">
    <w:abstractNumId w:val="7"/>
  </w:num>
  <w:num w:numId="32" w16cid:durableId="1195731817">
    <w:abstractNumId w:val="1"/>
  </w:num>
  <w:num w:numId="33" w16cid:durableId="1979414992">
    <w:abstractNumId w:val="24"/>
  </w:num>
  <w:num w:numId="34" w16cid:durableId="390737519">
    <w:abstractNumId w:val="4"/>
  </w:num>
  <w:num w:numId="35" w16cid:durableId="1377008323">
    <w:abstractNumId w:val="25"/>
  </w:num>
  <w:num w:numId="36" w16cid:durableId="384060447">
    <w:abstractNumId w:val="19"/>
  </w:num>
  <w:num w:numId="37" w16cid:durableId="1413505689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868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91868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A1DE8"/>
    <w:rsid w:val="003B53C5"/>
    <w:rsid w:val="003B59F9"/>
    <w:rsid w:val="003B679C"/>
    <w:rsid w:val="003C06A3"/>
    <w:rsid w:val="003C2153"/>
    <w:rsid w:val="003C3033"/>
    <w:rsid w:val="003D7BDE"/>
    <w:rsid w:val="003E0F1D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843F9"/>
    <w:rsid w:val="0049141A"/>
    <w:rsid w:val="004B21EA"/>
    <w:rsid w:val="004C02BF"/>
    <w:rsid w:val="004C1BFD"/>
    <w:rsid w:val="004D6ACF"/>
    <w:rsid w:val="004E2343"/>
    <w:rsid w:val="005061FF"/>
    <w:rsid w:val="00507F90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4F43"/>
    <w:rsid w:val="00685B67"/>
    <w:rsid w:val="00695E04"/>
    <w:rsid w:val="006A0A55"/>
    <w:rsid w:val="006A6D23"/>
    <w:rsid w:val="006A7D92"/>
    <w:rsid w:val="006B6030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45B91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5334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3AC2"/>
    <w:rsid w:val="00BA71A8"/>
    <w:rsid w:val="00BB28A2"/>
    <w:rsid w:val="00BC4B17"/>
    <w:rsid w:val="00BE3CCA"/>
    <w:rsid w:val="00C02D67"/>
    <w:rsid w:val="00C13BE5"/>
    <w:rsid w:val="00C45104"/>
    <w:rsid w:val="00C72B3C"/>
    <w:rsid w:val="00C75D46"/>
    <w:rsid w:val="00C769E5"/>
    <w:rsid w:val="00C933EC"/>
    <w:rsid w:val="00CB3248"/>
    <w:rsid w:val="00CB5FD7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271AC"/>
    <w:rsid w:val="00D27FE6"/>
    <w:rsid w:val="00D313B8"/>
    <w:rsid w:val="00D32D17"/>
    <w:rsid w:val="00D34C43"/>
    <w:rsid w:val="00D608D1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5F78"/>
    <w:rsid w:val="00EF63CC"/>
    <w:rsid w:val="00F03305"/>
    <w:rsid w:val="00F227C4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DBE71"/>
  <w15:chartTrackingRefBased/>
  <w15:docId w15:val="{4BDF617D-F311-4752-8056-225D42EAB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CB5F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hyperlink" Target="http://www.dawliatraining.com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www.dawliatraining.com/" TargetMode="External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g"/><Relationship Id="rId22" Type="http://schemas.openxmlformats.org/officeDocument/2006/relationships/hyperlink" Target="http://www.dawliatraining.com/" TargetMode="External"/><Relationship Id="rId27" Type="http://schemas.openxmlformats.org/officeDocument/2006/relationships/hyperlink" Target="http://www.dawliatraining.com/" TargetMode="Externa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9</TotalTime>
  <Pages>9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7</cp:revision>
  <cp:lastPrinted>2022-03-26T18:07:00Z</cp:lastPrinted>
  <dcterms:created xsi:type="dcterms:W3CDTF">2025-07-16T00:35:00Z</dcterms:created>
  <dcterms:modified xsi:type="dcterms:W3CDTF">2026-04-19T17:18:00Z</dcterms:modified>
</cp:coreProperties>
</file>